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E0" w:rsidRPr="0013129D" w:rsidRDefault="00A241E0" w:rsidP="001E3768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  <w:lang w:val="en-US"/>
        </w:rPr>
      </w:pPr>
      <w:r w:rsidRPr="0013129D">
        <w:rPr>
          <w:b/>
          <w:color w:val="4C4C4C"/>
          <w:spacing w:val="2"/>
          <w:sz w:val="28"/>
          <w:szCs w:val="28"/>
        </w:rPr>
        <w:t xml:space="preserve">XII. Кошумча ачылган бөлүмчөлөрдү инвентардык медициналык мүлк менен жабдуу ченемдери N 1231, 1232, 1233 </w:t>
      </w:r>
    </w:p>
    <w:p w:rsidR="00A241E0" w:rsidRPr="0013129D" w:rsidRDefault="00A241E0" w:rsidP="001E3768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  <w:lang w:val="en-US"/>
        </w:rPr>
      </w:pPr>
    </w:p>
    <w:p w:rsidR="00A241E0" w:rsidRPr="0013129D" w:rsidRDefault="00A241E0" w:rsidP="001E3768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  <w:lang w:val="en-US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/>
      </w:tblPr>
      <w:tblGrid>
        <w:gridCol w:w="6312"/>
        <w:gridCol w:w="2868"/>
      </w:tblGrid>
      <w:tr w:rsidR="00A241E0" w:rsidRPr="0013129D" w:rsidTr="0013129D"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Ченемдин аталышы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241E0" w:rsidRPr="0013129D" w:rsidRDefault="00A241E0" w:rsidP="0013129D">
            <w:pPr>
              <w:spacing w:line="275" w:lineRule="atLeast"/>
              <w:ind w:firstLine="19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A241E0" w:rsidRPr="0013129D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Инфекция бөлүмчөсүнүн </w:t>
            </w:r>
            <w:r w:rsidRPr="0013129D">
              <w:rPr>
                <w:color w:val="4C4C4C"/>
                <w:spacing w:val="2"/>
                <w:sz w:val="28"/>
                <w:szCs w:val="28"/>
              </w:rPr>
              <w:t xml:space="preserve">инвентардык медициналык мүлк менен жабдуу ченемдери 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1231</w:t>
            </w:r>
          </w:p>
        </w:tc>
      </w:tr>
      <w:tr w:rsidR="00A241E0" w:rsidRPr="0013129D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Тери –венерология бөлүмчөсүнүн </w:t>
            </w:r>
            <w:r w:rsidRPr="0013129D">
              <w:rPr>
                <w:color w:val="4C4C4C"/>
                <w:spacing w:val="2"/>
                <w:sz w:val="28"/>
                <w:szCs w:val="28"/>
              </w:rPr>
              <w:t xml:space="preserve">инвентардык медициналык мүлк менен жабдуу ченемдери 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1232</w:t>
            </w:r>
          </w:p>
        </w:tc>
      </w:tr>
      <w:tr w:rsidR="00A241E0" w:rsidRPr="0013129D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Психоневрология бөлүмчөсүнүн </w:t>
            </w:r>
            <w:r w:rsidRPr="0013129D">
              <w:rPr>
                <w:color w:val="4C4C4C"/>
                <w:spacing w:val="2"/>
                <w:sz w:val="28"/>
                <w:szCs w:val="28"/>
              </w:rPr>
              <w:t xml:space="preserve">инвентардык медициналык мүлк менен жабдуу ченемдери 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41E0" w:rsidRPr="0013129D" w:rsidRDefault="00A241E0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1233</w:t>
            </w:r>
          </w:p>
        </w:tc>
      </w:tr>
    </w:tbl>
    <w:p w:rsidR="00A241E0" w:rsidRPr="0013129D" w:rsidRDefault="00A241E0" w:rsidP="001E3768">
      <w:pPr>
        <w:shd w:val="clear" w:color="auto" w:fill="FFFFFF"/>
        <w:spacing w:line="275" w:lineRule="atLeast"/>
        <w:ind w:firstLine="709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13129D">
        <w:rPr>
          <w:rFonts w:ascii="Arial" w:hAnsi="Arial" w:cs="Arial"/>
          <w:color w:val="2D2D2D"/>
          <w:spacing w:val="2"/>
          <w:sz w:val="28"/>
          <w:szCs w:val="28"/>
        </w:rPr>
        <w:t>   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8"/>
        <w:gridCol w:w="900"/>
        <w:gridCol w:w="1080"/>
        <w:gridCol w:w="720"/>
        <w:gridCol w:w="696"/>
        <w:gridCol w:w="790"/>
        <w:gridCol w:w="9"/>
      </w:tblGrid>
      <w:tr w:rsidR="00A241E0" w:rsidRPr="0013129D" w:rsidTr="0013129D">
        <w:tc>
          <w:tcPr>
            <w:tcW w:w="4968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  <w:r w:rsidRPr="0013129D">
              <w:rPr>
                <w:sz w:val="28"/>
                <w:szCs w:val="28"/>
              </w:rPr>
              <w:t>Предметтин аталышы</w:t>
            </w:r>
          </w:p>
        </w:tc>
        <w:tc>
          <w:tcPr>
            <w:tcW w:w="900" w:type="dxa"/>
          </w:tcPr>
          <w:p w:rsidR="00A241E0" w:rsidRPr="0013129D" w:rsidRDefault="00A241E0" w:rsidP="007218A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Өлчө</w:t>
            </w:r>
            <w:r w:rsidRPr="0013129D">
              <w:rPr>
                <w:color w:val="2D2D2D"/>
                <w:sz w:val="28"/>
                <w:szCs w:val="28"/>
                <w:lang w:val="ky-KG"/>
              </w:rPr>
              <w:t>ө</w:t>
            </w:r>
            <w:r w:rsidRPr="0013129D">
              <w:rPr>
                <w:color w:val="2D2D2D"/>
                <w:sz w:val="28"/>
                <w:szCs w:val="28"/>
              </w:rPr>
              <w:t xml:space="preserve"> бд.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215" w:type="dxa"/>
            <w:gridSpan w:val="4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720" w:type="dxa"/>
          </w:tcPr>
          <w:p w:rsidR="00A241E0" w:rsidRPr="0013129D" w:rsidRDefault="00A241E0" w:rsidP="0013129D">
            <w:pPr>
              <w:ind w:left="-108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1231</w:t>
            </w:r>
          </w:p>
        </w:tc>
        <w:tc>
          <w:tcPr>
            <w:tcW w:w="696" w:type="dxa"/>
          </w:tcPr>
          <w:p w:rsidR="00A241E0" w:rsidRPr="0013129D" w:rsidRDefault="00A241E0" w:rsidP="0013129D">
            <w:pPr>
              <w:ind w:left="-108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1233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ind w:right="-1244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>Дарыгердин предметтери, аппараттар жана жана инструменттер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АЛ-2М түрүндөгү энурезди дарылоочу аппарат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компл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Трансфузия аппараты ТА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Кулакты үйлөтүүчү резина баллон ( гарнитура менен) N 6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Каапсу бритва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33990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Уретралык темир түз ийкем өткөргүчтөрү менен буждар N 12, 14, 16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РП-150МГ түрүндөгү медициналык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тараза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15175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Никелденген кулак воронкалар N 1, 2, 3, 4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13129D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Резина грелкасы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Кан токтотуучу резина жгуту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35844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Кан токтотуучу тиштүү тү кыпчыгыч N 1 (уз.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13129D">
                <w:rPr>
                  <w:color w:val="2D2D2D"/>
                  <w:sz w:val="28"/>
                  <w:szCs w:val="28"/>
                </w:rPr>
                <w:t>160 мм</w:t>
              </w:r>
            </w:smartTag>
            <w:r w:rsidRPr="0013129D">
              <w:rPr>
                <w:color w:val="2D2D2D"/>
                <w:sz w:val="28"/>
                <w:szCs w:val="28"/>
              </w:rPr>
              <w:t xml:space="preserve">)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10904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Ошол эле, N 3 чоң кишилер үчүн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10904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Чоң кишилер үчүн мурун күзгү,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уз.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13129D">
                <w:rPr>
                  <w:color w:val="2D2D2D"/>
                  <w:sz w:val="28"/>
                  <w:szCs w:val="28"/>
                </w:rPr>
                <w:t>40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12551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Тамак мурун күзгүсү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дм.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13129D">
                <w:rPr>
                  <w:color w:val="2D2D2D"/>
                  <w:sz w:val="28"/>
                  <w:szCs w:val="28"/>
                </w:rPr>
                <w:t>8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12551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Дуоденалдык зонд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N 12 - 15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Аш казан зонду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N 15, 18, 21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Ошол эле, N 27, 30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"Аэрозоль VI" түрүндөгү жеңил аэрозоль ингалятору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ИПЭ-2 түрүндөгү электр буу ингалятору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Аялдардын N 14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Эркектердин ийилген темир уретра катетери  N 17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Эркектердин темир уретралык цилиндр катетери N 18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Ийилген корнцанг Щ-20-2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Түз корнцанг Щ-20-1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Алдыга салынуучу резина кругу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Ирригациялык резина кружкасы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Бинокулярдык лупа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Чач алуучу машинка N 0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  <w:trHeight w:hRule="exact" w:val="594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Тарамыш рефлекстерин текшерүүчү неврология балка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11950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Тырмактар үчүн ийилген кайчы, уз.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13129D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Таңуу материалдар үчүн түз кайчы уз. </w:t>
            </w:r>
            <w:smartTag w:uri="urn:schemas-microsoft-com:office:smarttags" w:element="metricconverter">
              <w:smartTagPr>
                <w:attr w:name="ProductID" w:val="235 мм"/>
              </w:smartTagPr>
              <w:r w:rsidRPr="0013129D">
                <w:rPr>
                  <w:color w:val="2D2D2D"/>
                  <w:sz w:val="28"/>
                  <w:szCs w:val="28"/>
                </w:rPr>
                <w:t>235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7218A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Повязкаларды кесүүчү ийилген, т</w:t>
            </w:r>
            <w:r w:rsidRPr="0013129D">
              <w:rPr>
                <w:color w:val="2D2D2D"/>
                <w:sz w:val="28"/>
                <w:szCs w:val="28"/>
                <w:lang w:val="ky-KG"/>
              </w:rPr>
              <w:t>о</w:t>
            </w:r>
            <w:r w:rsidRPr="0013129D">
              <w:rPr>
                <w:color w:val="2D2D2D"/>
                <w:sz w:val="28"/>
                <w:szCs w:val="28"/>
              </w:rPr>
              <w:t xml:space="preserve">пчулуу кайчы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185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Чач алуучу түз кайчы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175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Бир жагы учтуу түз кайчы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Башы учтуу эмес ийилген кайчы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Башы учтуу эмес түз кайчы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170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Жалпы колдонулуучу пластинкалуу анатомиялык пинцет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200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250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Жалпы колдонулуучу пластинкалуу хирургиялык пинцет уз.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Хирургиялык штык сымал кулак пинцети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Эпиляциялоо пинцети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Фарфор поильниги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Эмаль поильниги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Мембрандуу манометрикалык прибор ПММ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A005C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Муз үчүн резина пузырь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A005C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РВ-1 түрүндөгү чаң кишилер үчүн ректоскоп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080" w:type="dxa"/>
          </w:tcPr>
          <w:p w:rsidR="00A241E0" w:rsidRPr="0013129D" w:rsidRDefault="00A241E0" w:rsidP="00885A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Маңдай рефлектор РМО-2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885A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Кремальерасы менен чоң ооз кеңейткич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16197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Кебез кармагычка, тамак мурун күзгүлөрүнө кармагыч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Курсактуу орто скальпель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Курсактуу чоң скальпель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Сийдик өлчөөчү сосуд 1000 мл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Жумшак наконечниги менен резина спринцовкасы N 3 ( 90 мл)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Катуу наконечниги менен резина спринцовкасы N 3 (вместимостью 90 мл)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Ошол эле, N 6 ( 180 мл)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Алмашылуучу башы менен стетофонендоскоп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13755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ачык эмаль судно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Алдыга салынуучу резина судно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Бөйрөк сымал пластмасса тазик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13270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Ошол эле, эмалданган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13270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Тазомер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Медициналык термометр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Темир трахеостом трубкасы </w:t>
            </w:r>
          </w:p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N 1 дм.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7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N 3 дм.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9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N 4 дм.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10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N 5 дм.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11 мм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Комбинацияланган уретроскоп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Көңдөйлөрдү жуу үчүн шприц 150 мл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35387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Узак куйуулар үчүн штатив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Чоң кишилер үчүн тил кармагыч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>Медициналык наборлор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Венесекция үчүн инструменттердин  набору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13129D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Трахеостомия үчүнинструменттердин  набору  N 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13129D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>Жалпы анестезия жана дарылоо үчүн аппараттар, приборлор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7218A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ДП-11 түрүндөгү өпкөнү </w:t>
            </w:r>
            <w:r w:rsidRPr="0013129D">
              <w:rPr>
                <w:color w:val="2D2D2D"/>
                <w:sz w:val="28"/>
                <w:szCs w:val="28"/>
                <w:lang w:val="ky-KG"/>
              </w:rPr>
              <w:t>жасалма</w:t>
            </w:r>
            <w:r w:rsidRPr="0013129D">
              <w:rPr>
                <w:color w:val="2D2D2D"/>
                <w:sz w:val="28"/>
                <w:szCs w:val="28"/>
              </w:rPr>
              <w:t xml:space="preserve"> вентиляциялоочу аппарат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Дем алдыруучу трубка ТД-1.02</w:t>
            </w:r>
          </w:p>
        </w:tc>
        <w:tc>
          <w:tcPr>
            <w:tcW w:w="900" w:type="dxa"/>
          </w:tcPr>
          <w:p w:rsidR="00A241E0" w:rsidRPr="0013129D" w:rsidRDefault="00A241E0" w:rsidP="0013129D">
            <w:pPr>
              <w:ind w:left="-108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компл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>Стерилизациялоо үчүн жабдуулар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Дезинфекциялык кайнаткыч</w:t>
            </w:r>
          </w:p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 П-34-1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Ошол эле, П-40-1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Дезинфекциялык электр кайнаткыч</w:t>
            </w:r>
          </w:p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 Э-34-220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Фильтрсиз тегерек стерилдөөчү коробка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3 л</w:t>
              </w:r>
            </w:smartTag>
            <w:r w:rsidRPr="0013129D">
              <w:rPr>
                <w:color w:val="2D2D2D"/>
                <w:sz w:val="28"/>
                <w:szCs w:val="28"/>
              </w:rPr>
              <w:t xml:space="preserve"> (190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140 мм</w:t>
              </w:r>
            </w:smartTag>
            <w:r w:rsidRPr="0013129D">
              <w:rPr>
                <w:color w:val="2D2D2D"/>
                <w:sz w:val="28"/>
                <w:szCs w:val="28"/>
              </w:rPr>
              <w:t>) КСК-3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12 л</w:t>
              </w:r>
            </w:smartTag>
            <w:r w:rsidRPr="0013129D">
              <w:rPr>
                <w:color w:val="2D2D2D"/>
                <w:sz w:val="28"/>
                <w:szCs w:val="28"/>
              </w:rPr>
              <w:t xml:space="preserve"> (340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160 мм</w:t>
              </w:r>
            </w:smartTag>
            <w:r w:rsidRPr="0013129D">
              <w:rPr>
                <w:color w:val="2D2D2D"/>
                <w:sz w:val="28"/>
                <w:szCs w:val="28"/>
              </w:rPr>
              <w:t>) КСК-12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Ошол эле,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18 л</w:t>
              </w:r>
            </w:smartTag>
            <w:r w:rsidRPr="0013129D">
              <w:rPr>
                <w:color w:val="2D2D2D"/>
                <w:sz w:val="28"/>
                <w:szCs w:val="28"/>
              </w:rPr>
              <w:t xml:space="preserve"> (380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190 мм</w:t>
              </w:r>
            </w:smartTag>
            <w:r w:rsidRPr="0013129D">
              <w:rPr>
                <w:color w:val="2D2D2D"/>
                <w:sz w:val="28"/>
                <w:szCs w:val="28"/>
              </w:rPr>
              <w:t>) КСК-18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Капкагы менен эмалданган болот стерилизатор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Медициналык аба стерилизатор, размер стерилдөөчү камеранын өлч. 260 x 600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260 мм</w:t>
              </w:r>
            </w:smartTag>
            <w:r w:rsidRPr="0013129D">
              <w:rPr>
                <w:color w:val="2D2D2D"/>
                <w:sz w:val="28"/>
                <w:szCs w:val="28"/>
              </w:rPr>
              <w:t xml:space="preserve"> ГП-40-АМС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 xml:space="preserve">Дезинфекция үчүн жабдуулар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АДАВ-01 түрүндөгү аэрозолдук жана нымдуу дезинфекциялоочу аппарат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70E0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ОБПС-450 түрүндөгү жеңил бактерициддик облучатель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080" w:type="dxa"/>
          </w:tcPr>
          <w:p w:rsidR="00A241E0" w:rsidRPr="0013129D" w:rsidRDefault="00A241E0" w:rsidP="00670E0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Техникалык резина кол кап (тип 1 вид А; тип 2 вид А)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080" w:type="dxa"/>
          </w:tcPr>
          <w:p w:rsidR="00A241E0" w:rsidRPr="0013129D" w:rsidRDefault="00A241E0" w:rsidP="00670E0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"Автомакс" түрүндөгү суюктуктарды чачкыч,  8-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10 л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7F01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7218A9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Порошок түрүндөгү дез</w:t>
            </w:r>
            <w:r w:rsidRPr="0013129D">
              <w:rPr>
                <w:color w:val="2D2D2D"/>
                <w:sz w:val="28"/>
                <w:szCs w:val="28"/>
                <w:lang w:val="ky-KG"/>
              </w:rPr>
              <w:t>каражаттарды</w:t>
            </w:r>
            <w:r w:rsidRPr="0013129D">
              <w:rPr>
                <w:color w:val="2D2D2D"/>
                <w:sz w:val="28"/>
                <w:szCs w:val="28"/>
              </w:rPr>
              <w:t xml:space="preserve"> чачкыч ПР-3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7F01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"Дезинфаль" түрүндөгү суюктарды чачкыч,  1-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3129D">
                <w:rPr>
                  <w:color w:val="2D2D2D"/>
                  <w:sz w:val="28"/>
                  <w:szCs w:val="28"/>
                </w:rPr>
                <w:t>2 л</w:t>
              </w:r>
            </w:smartTag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7F01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b/>
                <w:bCs/>
                <w:color w:val="2D2D2D"/>
                <w:sz w:val="28"/>
                <w:szCs w:val="28"/>
              </w:rPr>
              <w:t xml:space="preserve">Медициналык мебель жана жабдуулар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Функционалдык кровать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30030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Стерилдөөчү коробкаларга орун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Таздарга орун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13129D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Бир рефлектордуу жеңил жарык бергич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15660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Эки айнек полкалуу инструменталдык  столик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Жеңил манипуляция столиги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 xml:space="preserve">Кроватка койулуучу столик 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Медициналык жумушчу стул С-6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41E0" w:rsidRPr="0013129D" w:rsidTr="0013129D">
        <w:trPr>
          <w:gridAfter w:val="1"/>
          <w:wAfter w:w="9" w:type="dxa"/>
        </w:trPr>
        <w:tc>
          <w:tcPr>
            <w:tcW w:w="4968" w:type="dxa"/>
          </w:tcPr>
          <w:p w:rsidR="00A241E0" w:rsidRPr="0013129D" w:rsidRDefault="00A241E0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Бир створкалуу медициналык шкаф</w:t>
            </w:r>
          </w:p>
        </w:tc>
        <w:tc>
          <w:tcPr>
            <w:tcW w:w="90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08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72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A241E0" w:rsidRPr="0013129D" w:rsidRDefault="00A241E0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13129D">
              <w:rPr>
                <w:color w:val="2D2D2D"/>
                <w:sz w:val="28"/>
                <w:szCs w:val="28"/>
              </w:rPr>
              <w:t>1</w:t>
            </w:r>
          </w:p>
        </w:tc>
      </w:tr>
    </w:tbl>
    <w:p w:rsidR="00A241E0" w:rsidRPr="0013129D" w:rsidRDefault="00A241E0" w:rsidP="002F1868">
      <w:pPr>
        <w:rPr>
          <w:sz w:val="28"/>
          <w:szCs w:val="28"/>
          <w:lang w:val="en-US"/>
        </w:rPr>
      </w:pPr>
    </w:p>
    <w:p w:rsidR="00A241E0" w:rsidRPr="0013129D" w:rsidRDefault="00A241E0" w:rsidP="002F1868">
      <w:pPr>
        <w:rPr>
          <w:sz w:val="28"/>
          <w:szCs w:val="28"/>
        </w:rPr>
      </w:pPr>
      <w:r w:rsidRPr="0013129D">
        <w:rPr>
          <w:sz w:val="28"/>
          <w:szCs w:val="28"/>
        </w:rPr>
        <w:t xml:space="preserve">  * Эл аралык АТХ 2 классификация системасы боюнча</w:t>
      </w:r>
    </w:p>
    <w:p w:rsidR="00A241E0" w:rsidRPr="0013129D" w:rsidRDefault="00A241E0" w:rsidP="002F1868">
      <w:pPr>
        <w:rPr>
          <w:sz w:val="28"/>
          <w:szCs w:val="28"/>
        </w:rPr>
      </w:pPr>
      <w:r w:rsidRPr="0013129D">
        <w:rPr>
          <w:sz w:val="28"/>
          <w:szCs w:val="28"/>
        </w:rPr>
        <w:t xml:space="preserve">** Эл аралык </w:t>
      </w:r>
      <w:r w:rsidRPr="0013129D">
        <w:rPr>
          <w:sz w:val="28"/>
          <w:szCs w:val="28"/>
          <w:lang w:val="en-US"/>
        </w:rPr>
        <w:t xml:space="preserve">GMDN </w:t>
      </w:r>
      <w:r w:rsidRPr="0013129D">
        <w:rPr>
          <w:sz w:val="28"/>
          <w:szCs w:val="28"/>
        </w:rPr>
        <w:t>классификатору боюнча</w:t>
      </w:r>
    </w:p>
    <w:sectPr w:rsidR="00A241E0" w:rsidRPr="0013129D" w:rsidSect="0013129D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1E0" w:rsidRDefault="00A241E0">
      <w:r>
        <w:separator/>
      </w:r>
    </w:p>
  </w:endnote>
  <w:endnote w:type="continuationSeparator" w:id="1">
    <w:p w:rsidR="00A241E0" w:rsidRDefault="00A2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1E0" w:rsidRDefault="00A241E0">
      <w:r>
        <w:separator/>
      </w:r>
    </w:p>
  </w:footnote>
  <w:footnote w:type="continuationSeparator" w:id="1">
    <w:p w:rsidR="00A241E0" w:rsidRDefault="00A24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1E0" w:rsidRDefault="00A241E0" w:rsidP="00DD254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41E0" w:rsidRDefault="00A241E0" w:rsidP="0013129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1E0" w:rsidRDefault="00A241E0" w:rsidP="00DD254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132</w:t>
    </w:r>
    <w:r>
      <w:rPr>
        <w:rStyle w:val="PageNumber"/>
      </w:rPr>
      <w:fldChar w:fldCharType="end"/>
    </w:r>
  </w:p>
  <w:p w:rsidR="00A241E0" w:rsidRDefault="00A241E0" w:rsidP="0013129D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305"/>
    <w:rsid w:val="000078B4"/>
    <w:rsid w:val="00047DB4"/>
    <w:rsid w:val="00050622"/>
    <w:rsid w:val="00070DAB"/>
    <w:rsid w:val="000B679F"/>
    <w:rsid w:val="000D2D19"/>
    <w:rsid w:val="000D4B37"/>
    <w:rsid w:val="0013129D"/>
    <w:rsid w:val="00132701"/>
    <w:rsid w:val="001E3768"/>
    <w:rsid w:val="001F3EFC"/>
    <w:rsid w:val="0020019B"/>
    <w:rsid w:val="00244892"/>
    <w:rsid w:val="002636BF"/>
    <w:rsid w:val="002F1868"/>
    <w:rsid w:val="00300F0C"/>
    <w:rsid w:val="003B508B"/>
    <w:rsid w:val="003E2EE7"/>
    <w:rsid w:val="003E43B7"/>
    <w:rsid w:val="00434889"/>
    <w:rsid w:val="00450583"/>
    <w:rsid w:val="0045335D"/>
    <w:rsid w:val="00454638"/>
    <w:rsid w:val="00454FCE"/>
    <w:rsid w:val="004758A9"/>
    <w:rsid w:val="0052049E"/>
    <w:rsid w:val="00524F35"/>
    <w:rsid w:val="00530CEC"/>
    <w:rsid w:val="005457BC"/>
    <w:rsid w:val="00553E8F"/>
    <w:rsid w:val="0056188C"/>
    <w:rsid w:val="00646D4B"/>
    <w:rsid w:val="00654AE0"/>
    <w:rsid w:val="00670E0D"/>
    <w:rsid w:val="006D7720"/>
    <w:rsid w:val="007218A9"/>
    <w:rsid w:val="0073669B"/>
    <w:rsid w:val="007A2371"/>
    <w:rsid w:val="007C1945"/>
    <w:rsid w:val="007F0100"/>
    <w:rsid w:val="007F6C56"/>
    <w:rsid w:val="008240DB"/>
    <w:rsid w:val="0086472F"/>
    <w:rsid w:val="0087634A"/>
    <w:rsid w:val="00885AA0"/>
    <w:rsid w:val="008D57DF"/>
    <w:rsid w:val="008F1D53"/>
    <w:rsid w:val="0093785B"/>
    <w:rsid w:val="00962AC9"/>
    <w:rsid w:val="009A3096"/>
    <w:rsid w:val="009E4632"/>
    <w:rsid w:val="009E479B"/>
    <w:rsid w:val="00A005C1"/>
    <w:rsid w:val="00A112AC"/>
    <w:rsid w:val="00A241E0"/>
    <w:rsid w:val="00A675BB"/>
    <w:rsid w:val="00A953C6"/>
    <w:rsid w:val="00B17624"/>
    <w:rsid w:val="00BA4F12"/>
    <w:rsid w:val="00BF0BD0"/>
    <w:rsid w:val="00BF1839"/>
    <w:rsid w:val="00C02E5F"/>
    <w:rsid w:val="00C31583"/>
    <w:rsid w:val="00C4303E"/>
    <w:rsid w:val="00CE1FFD"/>
    <w:rsid w:val="00D11413"/>
    <w:rsid w:val="00D41645"/>
    <w:rsid w:val="00D9682B"/>
    <w:rsid w:val="00DD254F"/>
    <w:rsid w:val="00EA08EB"/>
    <w:rsid w:val="00EC1305"/>
    <w:rsid w:val="00EF61BF"/>
    <w:rsid w:val="00F33A36"/>
    <w:rsid w:val="00FA3D45"/>
    <w:rsid w:val="00FE7BDD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768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37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312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3FE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312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4</Pages>
  <Words>866</Words>
  <Characters>4940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13</cp:revision>
  <cp:lastPrinted>2017-03-17T09:14:00Z</cp:lastPrinted>
  <dcterms:created xsi:type="dcterms:W3CDTF">2016-09-21T08:22:00Z</dcterms:created>
  <dcterms:modified xsi:type="dcterms:W3CDTF">2017-03-17T09:15:00Z</dcterms:modified>
</cp:coreProperties>
</file>